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Stephen MASTER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 (fl.1481)</w:t>
      </w: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Goudhurst, Kent.</w:t>
      </w: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1481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6696" w:rsidRPr="004F5B8A" w:rsidRDefault="00076696" w:rsidP="000766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696" w:rsidRDefault="00076696" w:rsidP="00564E3C">
      <w:pPr>
        <w:spacing w:after="0" w:line="240" w:lineRule="auto"/>
      </w:pPr>
      <w:r>
        <w:separator/>
      </w:r>
    </w:p>
  </w:endnote>
  <w:endnote w:type="continuationSeparator" w:id="0">
    <w:p w:rsidR="00076696" w:rsidRDefault="0007669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6696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696" w:rsidRDefault="00076696" w:rsidP="00564E3C">
      <w:pPr>
        <w:spacing w:after="0" w:line="240" w:lineRule="auto"/>
      </w:pPr>
      <w:r>
        <w:separator/>
      </w:r>
    </w:p>
  </w:footnote>
  <w:footnote w:type="continuationSeparator" w:id="0">
    <w:p w:rsidR="00076696" w:rsidRDefault="0007669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696"/>
    <w:rsid w:val="0007669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EA836-EB7C-49C8-8989-2A215FA7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2015-11-24T20:07:00Z</dcterms:created>
  <dcterms:modified xsi:type="dcterms:W3CDTF">2015-11-24T20:08:00Z</dcterms:modified>
</cp:coreProperties>
</file>